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6601FD">
        <w:rPr>
          <w:rFonts w:cs="Arial"/>
          <w:b/>
          <w:caps/>
          <w:sz w:val="28"/>
          <w:szCs w:val="28"/>
        </w:rPr>
        <w:t>1274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8E3B9A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8E3B9A">
              <w:rPr>
                <w:rFonts w:cs="Arial"/>
                <w:sz w:val="20"/>
                <w:szCs w:val="20"/>
              </w:rPr>
              <w:t>Varrição e limpeza em toda extensão da Rua Mariana, Jardim Guarani.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8E3B9A" w:rsidRPr="008E3B9A">
        <w:rPr>
          <w:rFonts w:cs="Arial"/>
        </w:rPr>
        <w:t xml:space="preserve">à execução dos serviços de varrição e limpeza em toda </w:t>
      </w:r>
      <w:r w:rsidR="008E3B9A">
        <w:rPr>
          <w:rFonts w:cs="Arial"/>
        </w:rPr>
        <w:t xml:space="preserve">a </w:t>
      </w:r>
      <w:r w:rsidR="008E3B9A" w:rsidRPr="008E3B9A">
        <w:rPr>
          <w:rFonts w:cs="Arial"/>
        </w:rPr>
        <w:t xml:space="preserve">extensão da Rua Mariana, </w:t>
      </w:r>
      <w:r w:rsidR="008E3B9A">
        <w:rPr>
          <w:rFonts w:cs="Arial"/>
        </w:rPr>
        <w:t xml:space="preserve">no </w:t>
      </w:r>
      <w:r w:rsidR="008E3B9A" w:rsidRPr="008E3B9A">
        <w:rPr>
          <w:rFonts w:cs="Arial"/>
        </w:rPr>
        <w:t>Jardim Guarani.</w:t>
      </w:r>
    </w:p>
    <w:p w:rsidR="008E3B9A" w:rsidRDefault="008E3B9A" w:rsidP="008E3B9A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8E3B9A">
        <w:rPr>
          <w:rFonts w:cs="Arial"/>
        </w:rPr>
        <w:t>M</w:t>
      </w:r>
      <w:r w:rsidRPr="008E3B9A">
        <w:rPr>
          <w:rFonts w:cs="Arial"/>
        </w:rPr>
        <w:t xml:space="preserve">oradores relatam que há alguns meses o serviço está sendo executado somente no início da via, próximo da </w:t>
      </w:r>
      <w:r w:rsidRPr="008E3B9A">
        <w:rPr>
          <w:rFonts w:cs="Arial"/>
        </w:rPr>
        <w:t xml:space="preserve">Avenida </w:t>
      </w:r>
      <w:r w:rsidRPr="008E3B9A">
        <w:rPr>
          <w:rFonts w:cs="Arial"/>
        </w:rPr>
        <w:t>Siqueira Campos, em frente a 10 imóveis, por isso reivindicam a limpeza completa da rua.</w:t>
      </w:r>
    </w:p>
    <w:p w:rsidR="008E3B9A" w:rsidRDefault="008E3B9A" w:rsidP="008E3B9A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8E3B9A">
        <w:rPr>
          <w:rFonts w:cs="Arial"/>
        </w:rPr>
        <w:t>Os moradores reivindicam a realização do serviço completo na rua porque todos pagam impostos igualmente e não apenas alguns podem ser beneficiados com a varrição em frente a suas residências.</w:t>
      </w:r>
    </w:p>
    <w:p w:rsidR="008E3B9A" w:rsidRDefault="008E3B9A" w:rsidP="000807F8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Segue foto.</w:t>
      </w:r>
    </w:p>
    <w:p w:rsidR="003A77BE" w:rsidRPr="001840AD" w:rsidRDefault="008C72B7" w:rsidP="008E3B9A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8E3B9A" w:rsidRDefault="003A77BE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8E3B9A">
        <w:rPr>
          <w:rFonts w:cs="Arial"/>
        </w:rPr>
        <w:t>12 de maio de 2021.</w:t>
      </w:r>
    </w:p>
    <w:p w:rsidR="008E3B9A" w:rsidRDefault="008E3B9A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E3B9A" w:rsidRDefault="008E3B9A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E3B9A" w:rsidRPr="005D429C" w:rsidRDefault="008E3B9A" w:rsidP="005D429C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LUÍS FLÁ</w:t>
      </w:r>
      <w:r w:rsidRPr="005D429C">
        <w:rPr>
          <w:rFonts w:eastAsia="Calibri" w:cs="Arial"/>
          <w:b/>
          <w:lang w:eastAsia="en-US"/>
        </w:rPr>
        <w:t>VIO (FLAVINHO)</w:t>
      </w:r>
    </w:p>
    <w:p w:rsidR="008E3B9A" w:rsidRDefault="008E3B9A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PT</w:t>
      </w:r>
    </w:p>
    <w:p w:rsidR="008E3B9A" w:rsidRDefault="008E3B9A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8E3B9A" w:rsidRDefault="008E3B9A" w:rsidP="008E3B9A">
      <w:pPr>
        <w:pStyle w:val="Pr-Fotos"/>
      </w:pPr>
      <w:bookmarkStart w:id="0" w:name="_GoBack"/>
      <w:bookmarkEnd w:id="0"/>
      <w:r>
        <w:rPr>
          <w:noProof/>
          <w:lang w:eastAsia="ja-JP"/>
        </w:rPr>
        <w:lastRenderedPageBreak/>
        <w:drawing>
          <wp:inline distT="0" distB="0" distL="0" distR="0" wp14:anchorId="6A5A86DB">
            <wp:extent cx="4046220" cy="5402580"/>
            <wp:effectExtent l="0" t="0" r="0" b="762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6220" cy="5402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8E3B9A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7FD8" w:rsidRDefault="000A7FD8">
      <w:r>
        <w:separator/>
      </w:r>
    </w:p>
  </w:endnote>
  <w:endnote w:type="continuationSeparator" w:id="0">
    <w:p w:rsidR="000A7FD8" w:rsidRDefault="000A7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7FD8" w:rsidRDefault="000A7FD8">
      <w:r>
        <w:separator/>
      </w:r>
    </w:p>
  </w:footnote>
  <w:footnote w:type="continuationSeparator" w:id="0">
    <w:p w:rsidR="000A7FD8" w:rsidRDefault="000A7F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Default="003A77BE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8E3B9A">
      <w:rPr>
        <w:rFonts w:cs="Arial"/>
        <w:b/>
        <w:sz w:val="20"/>
        <w:szCs w:val="20"/>
        <w:u w:val="single"/>
      </w:rPr>
      <w:t>1274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8E3B9A" w:rsidRPr="008E3B9A">
      <w:rPr>
        <w:rFonts w:cs="Arial"/>
        <w:b/>
        <w:sz w:val="20"/>
        <w:szCs w:val="20"/>
        <w:u w:val="single"/>
      </w:rPr>
      <w:t xml:space="preserve"> - Vereador Luís Flávio (Flavinho)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E3B9A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E3B9A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E3B9A" w:rsidRPr="00317C1A" w:rsidRDefault="008E3B9A" w:rsidP="007E3F69">
    <w:pPr>
      <w:tabs>
        <w:tab w:val="left" w:pos="2835"/>
      </w:tabs>
      <w:jc w:val="right"/>
      <w:rPr>
        <w:sz w:val="20"/>
        <w:szCs w:val="20"/>
      </w:rPr>
    </w:pP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A7FD8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601FD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E3B9A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1F9DA-B64E-4BF9-98EE-7D4BB9B86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2</Pages>
  <Words>139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2</cp:revision>
  <cp:lastPrinted>2020-03-16T12:28:00Z</cp:lastPrinted>
  <dcterms:created xsi:type="dcterms:W3CDTF">2021-05-10T19:07:00Z</dcterms:created>
  <dcterms:modified xsi:type="dcterms:W3CDTF">2021-05-10T19:07:00Z</dcterms:modified>
</cp:coreProperties>
</file>